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99A" w:rsidRDefault="00F6199A" w:rsidP="00F6199A">
      <w:pPr>
        <w:pStyle w:val="NoSpacing"/>
      </w:pPr>
      <w:r>
        <w:rPr>
          <w:u w:val="single"/>
        </w:rPr>
        <w:t>John HENTON</w:t>
      </w:r>
      <w:r>
        <w:t xml:space="preserve">    </w:t>
      </w:r>
      <w:proofErr w:type="gramStart"/>
      <w:r>
        <w:t xml:space="preserve">   (</w:t>
      </w:r>
      <w:proofErr w:type="gramEnd"/>
      <w:r>
        <w:t>fl.1420</w:t>
      </w:r>
      <w:r w:rsidR="005B0148">
        <w:t>-4</w:t>
      </w:r>
      <w:r>
        <w:t>)</w:t>
      </w:r>
    </w:p>
    <w:p w:rsidR="00F6199A" w:rsidRDefault="00F6199A" w:rsidP="00F6199A">
      <w:pPr>
        <w:pStyle w:val="NoSpacing"/>
      </w:pPr>
    </w:p>
    <w:p w:rsidR="00F6199A" w:rsidRDefault="00F6199A" w:rsidP="00F6199A">
      <w:pPr>
        <w:pStyle w:val="NoSpacing"/>
      </w:pPr>
    </w:p>
    <w:p w:rsidR="00B0615E" w:rsidRDefault="00B0615E" w:rsidP="00B0615E">
      <w:pPr>
        <w:pStyle w:val="NoSpacing"/>
      </w:pPr>
      <w:r>
        <w:t>30 Jul.1420</w:t>
      </w:r>
      <w:r>
        <w:tab/>
        <w:t xml:space="preserve">He was a juror on the inquisition </w:t>
      </w:r>
      <w:proofErr w:type="gramStart"/>
      <w:r>
        <w:t>post  mortem</w:t>
      </w:r>
      <w:proofErr w:type="gramEnd"/>
      <w:r>
        <w:t xml:space="preserve"> held in </w:t>
      </w:r>
      <w:proofErr w:type="spellStart"/>
      <w:r>
        <w:t>Fisherton</w:t>
      </w:r>
      <w:proofErr w:type="spellEnd"/>
      <w:r>
        <w:t xml:space="preserve"> Anger,</w:t>
      </w:r>
    </w:p>
    <w:p w:rsidR="00B0615E" w:rsidRDefault="00B0615E" w:rsidP="00B0615E">
      <w:pPr>
        <w:pStyle w:val="NoSpacing"/>
      </w:pPr>
      <w:r>
        <w:tab/>
      </w:r>
      <w:r>
        <w:tab/>
        <w:t>Wiltshire, into lands of the late Nicholas Lye(q.v.).</w:t>
      </w:r>
    </w:p>
    <w:p w:rsidR="00B0615E" w:rsidRDefault="00B0615E" w:rsidP="00B0615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21-493)</w:t>
      </w:r>
    </w:p>
    <w:p w:rsidR="00F6199A" w:rsidRDefault="00F6199A" w:rsidP="00F6199A">
      <w:pPr>
        <w:pStyle w:val="NoSpacing"/>
      </w:pPr>
      <w:r>
        <w:t>13 Nov.1420</w:t>
      </w:r>
      <w:r>
        <w:tab/>
        <w:t>He was a juror on the inquisition post mortem held in Marlborough,</w:t>
      </w:r>
    </w:p>
    <w:p w:rsidR="00F6199A" w:rsidRDefault="00F6199A" w:rsidP="00F6199A">
      <w:pPr>
        <w:pStyle w:val="NoSpacing"/>
      </w:pPr>
      <w:r>
        <w:tab/>
      </w:r>
      <w:r>
        <w:tab/>
        <w:t xml:space="preserve">Wiltshire, into land of the late Sir Walter </w:t>
      </w:r>
      <w:proofErr w:type="spellStart"/>
      <w:r>
        <w:t>Dauntsey</w:t>
      </w:r>
      <w:proofErr w:type="spellEnd"/>
      <w:r>
        <w:t>(q.v.).</w:t>
      </w:r>
    </w:p>
    <w:p w:rsidR="00F6199A" w:rsidRDefault="00F6199A" w:rsidP="00F6199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21-435)</w:t>
      </w:r>
    </w:p>
    <w:p w:rsidR="00E5699E" w:rsidRDefault="00E5699E" w:rsidP="00E5699E">
      <w:pPr>
        <w:pStyle w:val="NoSpacing"/>
      </w:pPr>
      <w:r>
        <w:t>13 Nov.1420</w:t>
      </w:r>
      <w:r>
        <w:tab/>
        <w:t>He was a juror on the inquisition post mortem held in Marlborough,</w:t>
      </w:r>
    </w:p>
    <w:p w:rsidR="00E5699E" w:rsidRDefault="00E5699E" w:rsidP="00E5699E">
      <w:pPr>
        <w:pStyle w:val="NoSpacing"/>
      </w:pPr>
      <w:r>
        <w:tab/>
      </w:r>
      <w:r>
        <w:tab/>
        <w:t xml:space="preserve">Wiltshire, into lands of the late Margaret </w:t>
      </w:r>
      <w:proofErr w:type="spellStart"/>
      <w:r>
        <w:t>Blaket</w:t>
      </w:r>
      <w:proofErr w:type="spellEnd"/>
      <w:r>
        <w:t>(q.v.).</w:t>
      </w:r>
    </w:p>
    <w:p w:rsidR="00E5699E" w:rsidRDefault="00E5699E" w:rsidP="00E5699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21-436)</w:t>
      </w:r>
    </w:p>
    <w:p w:rsidR="00804624" w:rsidRDefault="00804624" w:rsidP="00804624">
      <w:pPr>
        <w:pStyle w:val="NoSpacing"/>
      </w:pPr>
      <w:r>
        <w:t>13 Nov.1420</w:t>
      </w:r>
      <w:r>
        <w:tab/>
        <w:t>He was a juror on the inquisition post mortem held in Marlborough,</w:t>
      </w:r>
    </w:p>
    <w:p w:rsidR="00804624" w:rsidRDefault="00804624" w:rsidP="00804624">
      <w:pPr>
        <w:pStyle w:val="NoSpacing"/>
      </w:pPr>
      <w:r>
        <w:tab/>
      </w:r>
      <w:r>
        <w:tab/>
        <w:t xml:space="preserve">Wiltshire, into lands of the late Anne </w:t>
      </w:r>
      <w:proofErr w:type="spellStart"/>
      <w:r>
        <w:t>FitzWaryn</w:t>
      </w:r>
      <w:proofErr w:type="spellEnd"/>
      <w:r>
        <w:t>(q.v.).</w:t>
      </w:r>
    </w:p>
    <w:p w:rsidR="00804624" w:rsidRDefault="00804624" w:rsidP="0080462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21-632)</w:t>
      </w:r>
    </w:p>
    <w:p w:rsidR="00804624" w:rsidRDefault="00804624" w:rsidP="00804624">
      <w:pPr>
        <w:pStyle w:val="NoSpacing"/>
      </w:pPr>
      <w:r>
        <w:t>13 Nov.1420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Marlborough,</w:t>
      </w:r>
    </w:p>
    <w:p w:rsidR="00804624" w:rsidRDefault="00804624" w:rsidP="00804624">
      <w:pPr>
        <w:pStyle w:val="NoSpacing"/>
      </w:pPr>
      <w:r>
        <w:tab/>
      </w:r>
      <w:r>
        <w:tab/>
        <w:t xml:space="preserve">Wiltshire, into lands of the late </w:t>
      </w:r>
      <w:proofErr w:type="spellStart"/>
      <w:r>
        <w:t>Fulk</w:t>
      </w:r>
      <w:proofErr w:type="spellEnd"/>
      <w:r>
        <w:t xml:space="preserve"> </w:t>
      </w:r>
      <w:proofErr w:type="spellStart"/>
      <w:r>
        <w:t>FitzWaryn</w:t>
      </w:r>
      <w:proofErr w:type="spellEnd"/>
      <w:r>
        <w:t>(q.v.).</w:t>
      </w:r>
    </w:p>
    <w:p w:rsidR="00804624" w:rsidRDefault="00804624" w:rsidP="0080462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21-624)</w:t>
      </w:r>
    </w:p>
    <w:p w:rsidR="005B0148" w:rsidRDefault="005B0148" w:rsidP="005B0148">
      <w:pPr>
        <w:pStyle w:val="NoSpacing"/>
      </w:pPr>
      <w:r>
        <w:t>28 Mar.1424</w:t>
      </w:r>
      <w:r>
        <w:tab/>
        <w:t xml:space="preserve">He was a juror on the inquisition post mortem held in </w:t>
      </w:r>
      <w:proofErr w:type="spellStart"/>
      <w:r>
        <w:t>Malmesbury</w:t>
      </w:r>
      <w:proofErr w:type="spellEnd"/>
      <w:r>
        <w:t>,</w:t>
      </w:r>
    </w:p>
    <w:p w:rsidR="005B0148" w:rsidRDefault="005B0148" w:rsidP="005B0148">
      <w:pPr>
        <w:pStyle w:val="NoSpacing"/>
      </w:pPr>
      <w:r>
        <w:tab/>
      </w:r>
      <w:r>
        <w:tab/>
        <w:t>Wiltshire, into lands of the late Thomas Weston of Cricklade(q.v.).</w:t>
      </w:r>
    </w:p>
    <w:p w:rsidR="005B0148" w:rsidRDefault="005B0148" w:rsidP="005B0148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22-254)</w:t>
      </w:r>
    </w:p>
    <w:p w:rsidR="00E5699E" w:rsidRDefault="00E5699E" w:rsidP="00F6199A">
      <w:pPr>
        <w:pStyle w:val="NoSpacing"/>
      </w:pPr>
    </w:p>
    <w:p w:rsidR="00E5699E" w:rsidRDefault="00E5699E" w:rsidP="00F6199A">
      <w:pPr>
        <w:pStyle w:val="NoSpacing"/>
      </w:pPr>
    </w:p>
    <w:p w:rsidR="00B0615E" w:rsidRDefault="00B0615E" w:rsidP="00F6199A">
      <w:pPr>
        <w:pStyle w:val="NoSpacing"/>
      </w:pPr>
      <w:r>
        <w:t>24 April 2017</w:t>
      </w:r>
    </w:p>
    <w:p w:rsidR="005B0148" w:rsidRPr="0044796E" w:rsidRDefault="005B0148" w:rsidP="00F6199A">
      <w:pPr>
        <w:pStyle w:val="NoSpacing"/>
      </w:pPr>
      <w:r>
        <w:t>23 January 2018</w:t>
      </w:r>
      <w:bookmarkStart w:id="0" w:name="_GoBack"/>
      <w:bookmarkEnd w:id="0"/>
    </w:p>
    <w:p w:rsidR="006B2F86" w:rsidRPr="00F6199A" w:rsidRDefault="005B0148" w:rsidP="00E71FC3">
      <w:pPr>
        <w:pStyle w:val="NoSpacing"/>
      </w:pPr>
    </w:p>
    <w:sectPr w:rsidR="006B2F86" w:rsidRPr="00F619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199A" w:rsidRDefault="00F6199A" w:rsidP="00E71FC3">
      <w:pPr>
        <w:spacing w:after="0" w:line="240" w:lineRule="auto"/>
      </w:pPr>
      <w:r>
        <w:separator/>
      </w:r>
    </w:p>
  </w:endnote>
  <w:endnote w:type="continuationSeparator" w:id="0">
    <w:p w:rsidR="00F6199A" w:rsidRDefault="00F619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199A" w:rsidRDefault="00F6199A" w:rsidP="00E71FC3">
      <w:pPr>
        <w:spacing w:after="0" w:line="240" w:lineRule="auto"/>
      </w:pPr>
      <w:r>
        <w:separator/>
      </w:r>
    </w:p>
  </w:footnote>
  <w:footnote w:type="continuationSeparator" w:id="0">
    <w:p w:rsidR="00F6199A" w:rsidRDefault="00F619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99A"/>
    <w:rsid w:val="001A7C09"/>
    <w:rsid w:val="005B0148"/>
    <w:rsid w:val="00733BE7"/>
    <w:rsid w:val="00804624"/>
    <w:rsid w:val="00906DAA"/>
    <w:rsid w:val="00AB52E8"/>
    <w:rsid w:val="00B0615E"/>
    <w:rsid w:val="00B16D3F"/>
    <w:rsid w:val="00E5699E"/>
    <w:rsid w:val="00E71FC3"/>
    <w:rsid w:val="00EF4813"/>
    <w:rsid w:val="00F6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BC417"/>
  <w15:chartTrackingRefBased/>
  <w15:docId w15:val="{A617CB06-37D8-450B-9731-0406BB2A8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6</cp:revision>
  <dcterms:created xsi:type="dcterms:W3CDTF">2016-06-29T20:38:00Z</dcterms:created>
  <dcterms:modified xsi:type="dcterms:W3CDTF">2018-01-23T20:33:00Z</dcterms:modified>
</cp:coreProperties>
</file>